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9C8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9CB0A" w14:textId="77777777" w:rsidR="003A75D8" w:rsidRDefault="003A75D8" w:rsidP="009139A6">
      <w:r>
        <w:separator/>
      </w:r>
    </w:p>
  </w:footnote>
  <w:footnote w:type="continuationSeparator" w:id="0">
    <w:p w14:paraId="3C76C899" w14:textId="77777777" w:rsidR="003A75D8" w:rsidRDefault="003A75D8" w:rsidP="009139A6">
      <w:r>
        <w:continuationSeparator/>
      </w:r>
    </w:p>
  </w:footnote>
</w:footnotes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D5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77489" w14:textId="77777777" w:rsidR="009139A6" w:rsidRDefault="009139A6">
    <w:pPr>
      <w:pStyle w:val="Header"/>
    </w:pPr>
  </w:p>
</w:hdr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